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Brandy Marty Marquez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Arthur C. D’Andrea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AC056E" w:rsidP="000429BB">
      <w:pPr>
        <w:tabs>
          <w:tab w:val="left" w:pos="1170"/>
        </w:tabs>
      </w:pPr>
      <w:r>
        <w:t>FROM:</w:t>
      </w:r>
      <w:r>
        <w:tab/>
      </w:r>
      <w:r w:rsidR="00CD0361">
        <w:t>Davida Dwyer and Jonathan Namazi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EE0175">
        <w:rPr>
          <w:i/>
        </w:rPr>
        <w:t>Application of Kerr County Water Systems, LLC for Authority to Change Rates</w:t>
      </w:r>
      <w:r>
        <w:t>, Docket No. </w:t>
      </w:r>
      <w:r w:rsidR="00AC056E">
        <w:t>47161, SOAH Docket No. 473-18</w:t>
      </w:r>
      <w:r>
        <w:t>-</w:t>
      </w:r>
      <w:r w:rsidR="00AC056E" w:rsidRPr="00AC056E">
        <w:t>1228</w:t>
      </w:r>
      <w:r>
        <w:t>, Draft Preliminary Order,</w:t>
      </w:r>
      <w:r w:rsidR="006D47D9">
        <w:t xml:space="preserve"> </w:t>
      </w:r>
      <w:r w:rsidR="006D3ED6">
        <w:t>January 11, 2018</w:t>
      </w:r>
      <w:r w:rsidR="00C70CB6">
        <w:t xml:space="preserve"> Open Meeting, Item No. 2</w:t>
      </w:r>
      <w:r w:rsidR="006D47D9">
        <w:t>.</w:t>
      </w:r>
    </w:p>
    <w:p w:rsidR="000429BB" w:rsidRDefault="000429BB" w:rsidP="000429BB">
      <w:pPr>
        <w:tabs>
          <w:tab w:val="left" w:pos="1170"/>
        </w:tabs>
      </w:pPr>
      <w:bookmarkStart w:id="0" w:name="_GoBack"/>
      <w:bookmarkEnd w:id="0"/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C70CB6">
        <w:t>January 4, 2018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7814BB">
        <w:t>January 11, 20</w:t>
      </w:r>
      <w:r w:rsidR="002A3312">
        <w:t>18</w:t>
      </w:r>
      <w:r>
        <w:t xml:space="preserve"> open meeting.  Parties shall not file responses or comments addressing this 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EE0175">
        <w:t xml:space="preserve">January 11, 2018 </w:t>
      </w:r>
      <w:r>
        <w:t>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9E3AC7" w:rsidRPr="006D3ED6" w:rsidRDefault="006D3ED6" w:rsidP="006D3ED6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>
        <w:rPr>
          <w:noProof/>
          <w:sz w:val="20"/>
        </w:rPr>
        <w:t>q</w:t>
      </w:r>
      <w:r w:rsidR="00AC20A5">
        <w:rPr>
          <w:noProof/>
          <w:sz w:val="20"/>
        </w:rPr>
        <w:t>:\cadm\orders\prelim\47000\47161</w:t>
      </w:r>
      <w:r>
        <w:rPr>
          <w:noProof/>
          <w:sz w:val="20"/>
        </w:rPr>
        <w:t xml:space="preserve"> dpo memo.docx</w:t>
      </w:r>
      <w:r>
        <w:rPr>
          <w:sz w:val="20"/>
        </w:rPr>
        <w:fldChar w:fldCharType="end"/>
      </w:r>
    </w:p>
    <w:sectPr w:rsidR="009E3AC7" w:rsidRPr="006D3ED6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56E" w:rsidRDefault="00AC056E" w:rsidP="00F205E0">
      <w:r>
        <w:separator/>
      </w:r>
    </w:p>
  </w:endnote>
  <w:endnote w:type="continuationSeparator" w:id="0">
    <w:p w:rsidR="00AC056E" w:rsidRDefault="00AC056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57658417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56E" w:rsidRDefault="00AC056E" w:rsidP="00F205E0">
      <w:r>
        <w:separator/>
      </w:r>
    </w:p>
  </w:footnote>
  <w:footnote w:type="continuationSeparator" w:id="0">
    <w:p w:rsidR="00AC056E" w:rsidRDefault="00AC056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DE2072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DE2072">
      <w:rPr>
        <w:b/>
        <w:spacing w:val="10"/>
        <w:sz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6E"/>
    <w:rsid w:val="000429BB"/>
    <w:rsid w:val="00054249"/>
    <w:rsid w:val="00081D53"/>
    <w:rsid w:val="000A4384"/>
    <w:rsid w:val="001C60C2"/>
    <w:rsid w:val="00210A67"/>
    <w:rsid w:val="00266D3A"/>
    <w:rsid w:val="002A3312"/>
    <w:rsid w:val="00333DA2"/>
    <w:rsid w:val="003B52A7"/>
    <w:rsid w:val="003C1C7E"/>
    <w:rsid w:val="003F6056"/>
    <w:rsid w:val="00467443"/>
    <w:rsid w:val="004F132B"/>
    <w:rsid w:val="0057420A"/>
    <w:rsid w:val="00591646"/>
    <w:rsid w:val="00661C13"/>
    <w:rsid w:val="006856A5"/>
    <w:rsid w:val="006D3ED6"/>
    <w:rsid w:val="006D47D9"/>
    <w:rsid w:val="007814BB"/>
    <w:rsid w:val="00783E18"/>
    <w:rsid w:val="00787F8C"/>
    <w:rsid w:val="008143E2"/>
    <w:rsid w:val="008348B5"/>
    <w:rsid w:val="008567C3"/>
    <w:rsid w:val="008732BB"/>
    <w:rsid w:val="00890720"/>
    <w:rsid w:val="008C7E5D"/>
    <w:rsid w:val="008E2B50"/>
    <w:rsid w:val="008F04CD"/>
    <w:rsid w:val="009B073B"/>
    <w:rsid w:val="009E3AC7"/>
    <w:rsid w:val="00A12349"/>
    <w:rsid w:val="00A635F4"/>
    <w:rsid w:val="00AC056E"/>
    <w:rsid w:val="00AC20A5"/>
    <w:rsid w:val="00AC26D9"/>
    <w:rsid w:val="00BF63BA"/>
    <w:rsid w:val="00C3714F"/>
    <w:rsid w:val="00C6276B"/>
    <w:rsid w:val="00C70CB6"/>
    <w:rsid w:val="00C71532"/>
    <w:rsid w:val="00C83ED2"/>
    <w:rsid w:val="00C93E4A"/>
    <w:rsid w:val="00CB24AC"/>
    <w:rsid w:val="00CD0361"/>
    <w:rsid w:val="00CE2889"/>
    <w:rsid w:val="00D239E0"/>
    <w:rsid w:val="00D90769"/>
    <w:rsid w:val="00D96923"/>
    <w:rsid w:val="00DC43CA"/>
    <w:rsid w:val="00DE2072"/>
    <w:rsid w:val="00DE78BA"/>
    <w:rsid w:val="00E30FA8"/>
    <w:rsid w:val="00E83210"/>
    <w:rsid w:val="00EA3A3B"/>
    <w:rsid w:val="00EE0175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D2F705-A78D-497E-AA51-E9708A03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5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5F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DPOmemo2013(wmd'a)</Template>
  <TotalTime>29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Namazi, Jonathan</cp:lastModifiedBy>
  <cp:revision>2</cp:revision>
  <cp:lastPrinted>2018-01-04T21:00:00Z</cp:lastPrinted>
  <dcterms:created xsi:type="dcterms:W3CDTF">2018-01-04T19:44:00Z</dcterms:created>
  <dcterms:modified xsi:type="dcterms:W3CDTF">2018-01-04T21:16:00Z</dcterms:modified>
</cp:coreProperties>
</file>